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E5F" w:rsidRDefault="009414D4" w:rsidP="006D4A71">
      <w:pPr>
        <w:ind w:left="-426"/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>
                <wp:simplePos x="0" y="0"/>
                <wp:positionH relativeFrom="page">
                  <wp:posOffset>2609850</wp:posOffset>
                </wp:positionH>
                <wp:positionV relativeFrom="page">
                  <wp:posOffset>266700</wp:posOffset>
                </wp:positionV>
                <wp:extent cx="4638675" cy="828675"/>
                <wp:effectExtent l="0" t="0" r="9525" b="9525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6386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01F6A" w:rsidRPr="009414D4" w:rsidRDefault="00764EDB" w:rsidP="000569EE">
                            <w:pPr>
                              <w:pStyle w:val="Nagwek1"/>
                              <w:spacing w:after="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>Ubezpieczenie</w:t>
                            </w:r>
                            <w:r w:rsidRPr="009414D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9414D4">
                              <w:rPr>
                                <w:sz w:val="36"/>
                                <w:szCs w:val="36"/>
                              </w:rPr>
                              <w:t xml:space="preserve">dzieci </w:t>
                            </w:r>
                            <w:r w:rsidR="00116060" w:rsidRPr="009414D4">
                              <w:rPr>
                                <w:sz w:val="36"/>
                                <w:szCs w:val="36"/>
                              </w:rPr>
                              <w:t>i młodzieży</w:t>
                            </w:r>
                          </w:p>
                          <w:p w:rsidR="00BD5D3E" w:rsidRPr="009414D4" w:rsidRDefault="00764EDB" w:rsidP="000569EE">
                            <w:pPr>
                              <w:pStyle w:val="Nagwek1"/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 xml:space="preserve">od następstw nieszczęśliwych wypadków </w:t>
                            </w:r>
                          </w:p>
                          <w:p w:rsidR="00AE329B" w:rsidRPr="009414D4" w:rsidRDefault="00630F24" w:rsidP="000569EE">
                            <w:pPr>
                              <w:pStyle w:val="Nagwek1"/>
                              <w:spacing w:after="0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9414D4">
                              <w:rPr>
                                <w:sz w:val="36"/>
                                <w:szCs w:val="36"/>
                              </w:rPr>
                              <w:t>w 20</w:t>
                            </w:r>
                            <w:r w:rsidR="00A13452" w:rsidRPr="009414D4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AC3090"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  <w:r w:rsidRPr="009414D4">
                              <w:rPr>
                                <w:sz w:val="36"/>
                                <w:szCs w:val="36"/>
                              </w:rPr>
                              <w:t>/20</w:t>
                            </w:r>
                            <w:r w:rsidR="00A13452" w:rsidRPr="009414D4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AC3090"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  <w:r w:rsidR="008C7981" w:rsidRPr="009414D4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 w:rsidR="008C7981" w:rsidRPr="009414D4">
                              <w:rPr>
                                <w:sz w:val="36"/>
                                <w:szCs w:val="36"/>
                              </w:rPr>
                              <w:tab/>
                              <w:t>KLASA…………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05.5pt;margin-top:21pt;width:365.25pt;height:65.25pt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901F6A" w:rsidRPr="009414D4" w:rsidRDefault="00764EDB" w:rsidP="000569EE">
                      <w:pPr>
                        <w:pStyle w:val="Nagwek1"/>
                        <w:spacing w:after="0"/>
                        <w:rPr>
                          <w:b/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>Ubezpieczenie</w:t>
                      </w:r>
                      <w:r w:rsidRPr="009414D4">
                        <w:rPr>
                          <w:b/>
                          <w:sz w:val="36"/>
                          <w:szCs w:val="36"/>
                        </w:rPr>
                        <w:t xml:space="preserve">  </w:t>
                      </w:r>
                      <w:r w:rsidRPr="009414D4">
                        <w:rPr>
                          <w:sz w:val="36"/>
                          <w:szCs w:val="36"/>
                        </w:rPr>
                        <w:t xml:space="preserve">dzieci </w:t>
                      </w:r>
                      <w:r w:rsidR="00116060" w:rsidRPr="009414D4">
                        <w:rPr>
                          <w:sz w:val="36"/>
                          <w:szCs w:val="36"/>
                        </w:rPr>
                        <w:t>i młodzieży</w:t>
                      </w:r>
                    </w:p>
                    <w:p w:rsidR="00BD5D3E" w:rsidRPr="009414D4" w:rsidRDefault="00764EDB" w:rsidP="000569EE">
                      <w:pPr>
                        <w:pStyle w:val="Nagwek1"/>
                        <w:spacing w:after="0"/>
                        <w:rPr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 xml:space="preserve">od następstw nieszczęśliwych wypadków </w:t>
                      </w:r>
                    </w:p>
                    <w:p w:rsidR="00AE329B" w:rsidRPr="009414D4" w:rsidRDefault="00630F24" w:rsidP="000569EE">
                      <w:pPr>
                        <w:pStyle w:val="Nagwek1"/>
                        <w:spacing w:after="0"/>
                        <w:rPr>
                          <w:b/>
                          <w:sz w:val="36"/>
                          <w:szCs w:val="36"/>
                        </w:rPr>
                      </w:pPr>
                      <w:r w:rsidRPr="009414D4">
                        <w:rPr>
                          <w:sz w:val="36"/>
                          <w:szCs w:val="36"/>
                        </w:rPr>
                        <w:t>w 20</w:t>
                      </w:r>
                      <w:r w:rsidR="00A13452" w:rsidRPr="009414D4">
                        <w:rPr>
                          <w:sz w:val="36"/>
                          <w:szCs w:val="36"/>
                        </w:rPr>
                        <w:t>2</w:t>
                      </w:r>
                      <w:r w:rsidR="00AC3090">
                        <w:rPr>
                          <w:sz w:val="36"/>
                          <w:szCs w:val="36"/>
                        </w:rPr>
                        <w:t>4</w:t>
                      </w:r>
                      <w:r w:rsidRPr="009414D4">
                        <w:rPr>
                          <w:sz w:val="36"/>
                          <w:szCs w:val="36"/>
                        </w:rPr>
                        <w:t>/20</w:t>
                      </w:r>
                      <w:r w:rsidR="00A13452" w:rsidRPr="009414D4">
                        <w:rPr>
                          <w:sz w:val="36"/>
                          <w:szCs w:val="36"/>
                        </w:rPr>
                        <w:t>2</w:t>
                      </w:r>
                      <w:r w:rsidR="00AC3090">
                        <w:rPr>
                          <w:sz w:val="36"/>
                          <w:szCs w:val="36"/>
                        </w:rPr>
                        <w:t>5</w:t>
                      </w:r>
                      <w:r w:rsidR="008C7981" w:rsidRPr="009414D4">
                        <w:rPr>
                          <w:sz w:val="36"/>
                          <w:szCs w:val="36"/>
                        </w:rPr>
                        <w:tab/>
                      </w:r>
                      <w:r w:rsidR="008C7981" w:rsidRPr="009414D4">
                        <w:rPr>
                          <w:sz w:val="36"/>
                          <w:szCs w:val="36"/>
                        </w:rPr>
                        <w:tab/>
                        <w:t>KLASA…………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>
                <wp:simplePos x="0" y="0"/>
                <wp:positionH relativeFrom="page">
                  <wp:posOffset>2445385</wp:posOffset>
                </wp:positionH>
                <wp:positionV relativeFrom="page">
                  <wp:posOffset>1604645</wp:posOffset>
                </wp:positionV>
                <wp:extent cx="4955540" cy="9808845"/>
                <wp:effectExtent l="0" t="0" r="0" b="1905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955540" cy="980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F1D4B" w:rsidRDefault="00764EDB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2A6D39">
                              <w:t xml:space="preserve">Pragniemy Państwa poinformować, 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że </w:t>
                            </w:r>
                            <w:r w:rsidR="00975122" w:rsidRPr="002A6D39">
                              <w:rPr>
                                <w:color w:val="000000"/>
                              </w:rPr>
                              <w:t>Rad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>a</w:t>
                            </w:r>
                            <w:r w:rsidR="00975122" w:rsidRPr="002A6D39">
                              <w:rPr>
                                <w:color w:val="000000"/>
                              </w:rPr>
                              <w:t xml:space="preserve"> Rodziców 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>zarekomendowała</w:t>
                            </w:r>
                            <w:r w:rsidR="008F1D4B">
                              <w:rPr>
                                <w:color w:val="000000"/>
                              </w:rPr>
                              <w:t>,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 spośród kilku propozycji</w:t>
                            </w:r>
                            <w:r w:rsidR="0037056E" w:rsidRPr="002A6D39">
                              <w:rPr>
                                <w:color w:val="000000"/>
                              </w:rPr>
                              <w:t>,</w:t>
                            </w:r>
                            <w:r w:rsidR="009414D4" w:rsidRPr="002A6D39">
                              <w:rPr>
                                <w:color w:val="000000"/>
                              </w:rPr>
                              <w:t xml:space="preserve"> ubezpieczenie grupowe uczniów </w:t>
                            </w:r>
                          </w:p>
                          <w:p w:rsidR="0037056E" w:rsidRPr="002A6D39" w:rsidRDefault="009414D4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2A6D39">
                              <w:rPr>
                                <w:color w:val="000000"/>
                              </w:rPr>
                              <w:t xml:space="preserve">od następstw nieszczęśliwych wypadków w </w:t>
                            </w:r>
                          </w:p>
                          <w:p w:rsidR="0059079C" w:rsidRPr="002A6D39" w:rsidRDefault="0059079C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Cs/>
                              </w:rPr>
                            </w:pPr>
                            <w:r w:rsidRPr="002A6D39">
                              <w:rPr>
                                <w:bCs/>
                              </w:rPr>
                              <w:t xml:space="preserve">Compensa TU S.A.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Vienna</w:t>
                            </w:r>
                            <w:proofErr w:type="spellEnd"/>
                            <w:r w:rsidRPr="002A6D39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Insurance</w:t>
                            </w:r>
                            <w:proofErr w:type="spellEnd"/>
                            <w:r w:rsidRPr="002A6D39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2A6D39">
                              <w:rPr>
                                <w:bCs/>
                              </w:rPr>
                              <w:t>Group</w:t>
                            </w:r>
                            <w:proofErr w:type="spellEnd"/>
                            <w:r w:rsidR="008F1D4B">
                              <w:rPr>
                                <w:bCs/>
                              </w:rPr>
                              <w:t>.</w:t>
                            </w:r>
                          </w:p>
                          <w:p w:rsidR="009414D4" w:rsidRPr="002A6D39" w:rsidRDefault="0059079C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2A6D39">
                              <w:rPr>
                                <w:b/>
                              </w:rPr>
                              <w:t xml:space="preserve">Suma ubezpieczenia: </w:t>
                            </w:r>
                            <w:r w:rsidR="00AC3090">
                              <w:rPr>
                                <w:b/>
                              </w:rPr>
                              <w:t>30</w:t>
                            </w:r>
                            <w:r w:rsidR="009414D4" w:rsidRPr="002A6D39">
                              <w:rPr>
                                <w:b/>
                              </w:rPr>
                              <w:t xml:space="preserve">.000 zł.   Składka </w:t>
                            </w:r>
                            <w:r w:rsidR="00AC3090">
                              <w:rPr>
                                <w:b/>
                              </w:rPr>
                              <w:t>55</w:t>
                            </w:r>
                            <w:r w:rsidR="009414D4" w:rsidRPr="002A6D39">
                              <w:rPr>
                                <w:b/>
                              </w:rPr>
                              <w:t xml:space="preserve"> zł.</w:t>
                            </w:r>
                          </w:p>
                          <w:p w:rsidR="00AC3090" w:rsidRPr="002F408C" w:rsidRDefault="00AC3090" w:rsidP="00AC3090">
                            <w:pPr>
                              <w:pStyle w:val="Tekstpodstawowy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F408C">
                              <w:rPr>
                                <w:b/>
                                <w:sz w:val="28"/>
                                <w:szCs w:val="28"/>
                              </w:rPr>
                              <w:t>Polisa typ 184 nr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 w:rsidRPr="002F408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001</w:t>
                            </w:r>
                            <w:r w:rsidR="00412E21">
                              <w:rPr>
                                <w:b/>
                                <w:sz w:val="28"/>
                                <w:szCs w:val="28"/>
                              </w:rPr>
                              <w:t>099633</w:t>
                            </w:r>
                          </w:p>
                          <w:p w:rsidR="000569EE" w:rsidRPr="002A6D39" w:rsidRDefault="009414D4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</w:pPr>
                            <w:r w:rsidRPr="002A6D39">
                              <w:t>Ubezpieczenie</w:t>
                            </w:r>
                            <w:r w:rsidR="00630F24" w:rsidRPr="002A6D39">
                              <w:t xml:space="preserve"> </w:t>
                            </w:r>
                            <w:r w:rsidR="000569EE" w:rsidRPr="002A6D39">
                              <w:rPr>
                                <w:b/>
                              </w:rPr>
                              <w:t>CAŁODOBOW</w:t>
                            </w:r>
                            <w:r w:rsidRPr="002A6D39">
                              <w:rPr>
                                <w:b/>
                              </w:rPr>
                              <w:t xml:space="preserve">E na całym świecie </w:t>
                            </w:r>
                            <w:r w:rsidRPr="002A6D39">
                              <w:t>z włączeniem sportów wysokiego ryzyka i klas sportowych</w:t>
                            </w:r>
                            <w:r w:rsidR="0059079C" w:rsidRPr="002A6D39">
                              <w:t>( zgodnie z listą sportów w warunkach ogólnych).</w:t>
                            </w:r>
                          </w:p>
                          <w:p w:rsidR="00975122" w:rsidRPr="002A6D39" w:rsidRDefault="009414D4" w:rsidP="000569EE">
                            <w:pPr>
                              <w:pStyle w:val="Tekstpodstawowy"/>
                              <w:spacing w:after="0" w:line="240" w:lineRule="auto"/>
                              <w:jc w:val="center"/>
                            </w:pPr>
                            <w:r w:rsidRPr="002A6D39">
                              <w:t xml:space="preserve">Okres ubezpieczenia </w:t>
                            </w:r>
                            <w:r w:rsidR="005660E3" w:rsidRPr="002A6D39">
                              <w:t>od 1 września 20</w:t>
                            </w:r>
                            <w:r w:rsidR="00A13452" w:rsidRPr="002A6D39">
                              <w:t>2</w:t>
                            </w:r>
                            <w:r w:rsidR="00AC3090">
                              <w:t>4</w:t>
                            </w:r>
                            <w:r w:rsidR="0029532D" w:rsidRPr="002A6D39">
                              <w:t xml:space="preserve"> do 31 sierpnia 20</w:t>
                            </w:r>
                            <w:r w:rsidR="00CD1CB6" w:rsidRPr="002A6D39">
                              <w:t>2</w:t>
                            </w:r>
                            <w:r w:rsidR="00AC3090">
                              <w:t>5</w:t>
                            </w:r>
                            <w:r w:rsidR="0029532D" w:rsidRPr="002A6D39">
                              <w:t>r.</w:t>
                            </w:r>
                          </w:p>
                          <w:p w:rsidR="00630F24" w:rsidRPr="002A6D39" w:rsidRDefault="0059079C" w:rsidP="009414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Compensa</w:t>
                            </w:r>
                            <w:r w:rsidR="00892E56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odpowiada między innymi za:</w:t>
                            </w:r>
                          </w:p>
                          <w:p w:rsidR="00CB0640" w:rsidRPr="002A6D39" w:rsidRDefault="003915A2" w:rsidP="00CB064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wypadk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i</w:t>
                            </w:r>
                            <w:r w:rsidR="00CB0640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doznan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e</w:t>
                            </w:r>
                            <w:r w:rsidR="00CB0640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na terytorium RP i za granicą;</w:t>
                            </w:r>
                          </w:p>
                          <w:p w:rsidR="00CB0640" w:rsidRPr="002A6D39" w:rsidRDefault="00CB0640" w:rsidP="00CB064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złamania kości;</w:t>
                            </w:r>
                          </w:p>
                          <w:p w:rsidR="00CB0640" w:rsidRPr="002A6D39" w:rsidRDefault="004F26B6" w:rsidP="00CB0640">
                            <w:pPr>
                              <w:pStyle w:val="Tekstpodstawowy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kern w:val="0"/>
                              </w:rPr>
                              <w:t>• zwichnięcia</w:t>
                            </w:r>
                            <w:r w:rsidR="00CB0640" w:rsidRPr="002A6D39">
                              <w:rPr>
                                <w:b/>
                                <w:bCs/>
                                <w:kern w:val="0"/>
                              </w:rPr>
                              <w:t xml:space="preserve"> stawów;</w:t>
                            </w:r>
                          </w:p>
                          <w:p w:rsidR="00CB0640" w:rsidRPr="002A6D39" w:rsidRDefault="00CB0640" w:rsidP="00CB0640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426" w:hanging="142"/>
                              <w:rPr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zranieni</w:t>
                            </w:r>
                            <w:r w:rsidR="00A13452"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a</w:t>
                            </w:r>
                            <w:r w:rsidRPr="002A6D39">
                              <w:rPr>
                                <w:b/>
                                <w:color w:val="auto"/>
                                <w:sz w:val="24"/>
                                <w:szCs w:val="24"/>
                              </w:rPr>
                              <w:t>, rany cięte, szarpane</w:t>
                            </w:r>
                          </w:p>
                          <w:p w:rsidR="00630F24" w:rsidRPr="002A6D39" w:rsidRDefault="00630F24" w:rsidP="00A1345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="008B1CA3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uszczerbki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w wyniku 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epilepsji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oraz </w:t>
                            </w:r>
                            <w:r w:rsidR="00892E56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z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pow</w:t>
                            </w:r>
                            <w:r w:rsidR="00A5646A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odu omdleń</w:t>
                            </w:r>
                            <w:r w:rsidR="006C33E3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13452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pogryzienia przez </w:t>
                            </w:r>
                            <w:r w:rsidR="00A5646A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zwierzęta, owady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oparzenia</w:t>
                            </w:r>
                            <w:r w:rsidR="00F172FF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, odmrożenia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II lub III stopnia;</w:t>
                            </w:r>
                          </w:p>
                          <w:p w:rsidR="00630F24" w:rsidRPr="002A6D39" w:rsidRDefault="00630F24" w:rsidP="00630F2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• udar (krwotok śródczaszkowy) i zawał mięśnia sercowego;</w:t>
                            </w:r>
                          </w:p>
                          <w:p w:rsidR="004F26B6" w:rsidRPr="002A6D39" w:rsidRDefault="004F26B6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630F24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• </w:t>
                            </w:r>
                            <w:r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świadczenie </w:t>
                            </w:r>
                            <w:r w:rsidRPr="002A6D39"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tytułu wystąpienia NW w przypadku, gdy nie został</w:t>
                            </w:r>
                          </w:p>
                          <w:p w:rsidR="00630F24" w:rsidRPr="002A6D39" w:rsidRDefault="004F26B6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284"/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2A6D39">
                              <w:rPr>
                                <w:b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  orzeczony trwały uszczerbek na zdrowiu</w:t>
                            </w:r>
                            <w:r w:rsidR="00630F24" w:rsidRPr="002A6D39">
                              <w:rPr>
                                <w:b/>
                                <w:bCs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6C33E3" w:rsidRPr="006C33E3" w:rsidRDefault="006C33E3" w:rsidP="00090E14">
                            <w:pPr>
                              <w:spacing w:after="0" w:line="240" w:lineRule="auto"/>
                              <w:rPr>
                                <w:rFonts w:ascii="Liberation Serif" w:eastAsia="Liberation Serif" w:hAnsi="Liberation Serif" w:cs="Liberation Serif"/>
                                <w:b/>
                                <w:color w:val="auto"/>
                                <w:sz w:val="12"/>
                                <w:szCs w:val="12"/>
                              </w:rPr>
                            </w:pPr>
                          </w:p>
                          <w:tbl>
                            <w:tblPr>
                              <w:tblW w:w="7035" w:type="dxa"/>
                              <w:tblInd w:w="235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17"/>
                              <w:gridCol w:w="1418"/>
                            </w:tblGrid>
                            <w:tr w:rsidR="00CB0640" w:rsidRPr="00215E5F" w:rsidTr="0037056E">
                              <w:trPr>
                                <w:trHeight w:hRule="exact" w:val="457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CB0640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5" w:lineRule="exact"/>
                                    <w:rPr>
                                      <w:rFonts w:ascii="Calibri" w:hAnsi="Calibri" w:cs="Arial"/>
                                      <w:sz w:val="24"/>
                                      <w:szCs w:val="18"/>
                                    </w:rPr>
                                  </w:pPr>
                                  <w:r w:rsidRPr="00135C4D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>100 % uszczerbek na zdrowiu w wyniku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 </w:t>
                                  </w:r>
                                  <w:r w:rsidRPr="00215E5F">
                                    <w:rPr>
                                      <w:rFonts w:ascii="Calibri" w:hAnsi="Calibri" w:cs="Arial"/>
                                      <w:spacing w:val="-4"/>
                                      <w:kern w:val="0"/>
                                      <w:sz w:val="24"/>
                                      <w:szCs w:val="18"/>
                                    </w:rPr>
                                    <w:t xml:space="preserve">NW 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6D4A71" w:rsidRDefault="00AC3090" w:rsidP="005907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  <w:t>30</w:t>
                                  </w:r>
                                  <w:r w:rsidR="00CB0640" w:rsidRPr="006D4A71">
                                    <w:rPr>
                                      <w:rFonts w:ascii="Calibri" w:hAnsi="Calibri" w:cs="Arial"/>
                                      <w:b/>
                                      <w:spacing w:val="-14"/>
                                      <w:sz w:val="22"/>
                                      <w:szCs w:val="18"/>
                                    </w:rPr>
                                    <w:t>.000 zł</w:t>
                                  </w:r>
                                </w:p>
                              </w:tc>
                            </w:tr>
                            <w:tr w:rsidR="00CB0640" w:rsidRPr="00215E5F" w:rsidTr="008E5AE9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8E5AE9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5" w:lineRule="exact"/>
                                    <w:ind w:right="830"/>
                                    <w:rPr>
                                      <w:rFonts w:ascii="Calibri" w:hAnsi="Calibri" w:cs="Arial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a </w:t>
                                  </w:r>
                                  <w:r w:rsidR="00CB0640" w:rsidRPr="00135C4D">
                                    <w:rPr>
                                      <w:rFonts w:ascii="Calibri" w:hAnsi="Calibri" w:cs="Arial"/>
                                      <w:spacing w:val="-4"/>
                                      <w:sz w:val="24"/>
                                      <w:szCs w:val="18"/>
                                    </w:rPr>
                                    <w:t xml:space="preserve">1 % uszczerbku na zdrowiu w wyniku </w:t>
                                  </w:r>
                                  <w:r w:rsidR="00CB0640" w:rsidRPr="00215E5F">
                                    <w:rPr>
                                      <w:rFonts w:ascii="Calibri" w:hAnsi="Calibri" w:cs="Arial"/>
                                      <w:spacing w:val="1"/>
                                      <w:kern w:val="0"/>
                                      <w:sz w:val="24"/>
                                      <w:szCs w:val="18"/>
                                    </w:rPr>
                                    <w:t>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6D4A71" w:rsidRDefault="00AC3090" w:rsidP="005907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  <w:t>30</w:t>
                                  </w:r>
                                  <w:r w:rsidR="00CB0640" w:rsidRPr="006D4A71">
                                    <w:rPr>
                                      <w:rFonts w:ascii="Calibri" w:hAnsi="Calibri" w:cs="Arial"/>
                                      <w:b/>
                                      <w:spacing w:val="-18"/>
                                      <w:sz w:val="22"/>
                                      <w:szCs w:val="18"/>
                                    </w:rPr>
                                    <w:t>0 zł</w:t>
                                  </w:r>
                                </w:p>
                              </w:tc>
                            </w:tr>
                            <w:tr w:rsidR="00CB0640" w:rsidRPr="00215E5F" w:rsidTr="008E5AE9">
                              <w:trPr>
                                <w:trHeight w:hRule="exact" w:val="5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CB0640" w:rsidRPr="00135C4D" w:rsidRDefault="008E5AE9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exact"/>
                                    <w:ind w:left="14"/>
                                    <w:rPr>
                                      <w:rFonts w:ascii="Calibri" w:hAnsi="Calibri" w:cs="Arial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CB0640" w:rsidRPr="00135C4D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wrot kosztów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leczenia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 po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Pr="00215E5F" w:rsidRDefault="00CB0640" w:rsidP="0020082D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</w:pPr>
                                </w:p>
                                <w:p w:rsidR="00CB0640" w:rsidRPr="006D4A71" w:rsidRDefault="00CB0640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z w:val="22"/>
                                      <w:szCs w:val="18"/>
                                    </w:rPr>
                                  </w:pPr>
                                  <w:r w:rsidRPr="006D4A71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 xml:space="preserve">do </w:t>
                                  </w:r>
                                  <w:r w:rsidR="009414D4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>3.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>5</w:t>
                                  </w:r>
                                  <w:r w:rsidR="009414D4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sz w:val="22"/>
                                      <w:szCs w:val="18"/>
                                    </w:rPr>
                                    <w:t>00</w:t>
                                  </w:r>
                                  <w:r w:rsidRPr="00215E5F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  <w:tr w:rsidR="00892E56" w:rsidRPr="00215E5F" w:rsidTr="008E5AE9">
                              <w:trPr>
                                <w:trHeight w:hRule="exact" w:val="580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  <w:shd w:val="clear" w:color="auto" w:fill="FFFFFF"/>
                                </w:tcPr>
                                <w:p w:rsidR="00892E56" w:rsidRPr="00135C4D" w:rsidRDefault="008E5AE9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exact"/>
                                    <w:ind w:left="14"/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Z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wrot kosztów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>rehabilitacji</w:t>
                                  </w:r>
                                  <w:r>
                                    <w:rPr>
                                      <w:rFonts w:ascii="Calibri" w:hAnsi="Calibri" w:cs="Arial"/>
                                      <w:spacing w:val="-3"/>
                                      <w:sz w:val="24"/>
                                      <w:szCs w:val="18"/>
                                    </w:rPr>
                                    <w:t xml:space="preserve"> po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92E56" w:rsidRPr="00215E5F" w:rsidRDefault="00892E56" w:rsidP="0059079C">
                                  <w:pPr>
                                    <w:shd w:val="clear" w:color="auto" w:fill="FFFFFF"/>
                                    <w:tabs>
                                      <w:tab w:val="left" w:pos="3686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do </w:t>
                                  </w:r>
                                  <w:r w:rsidR="0059079C"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>5.000</w:t>
                                  </w:r>
                                  <w:r>
                                    <w:rPr>
                                      <w:rFonts w:ascii="Calibri" w:hAnsi="Calibri" w:cs="Arial"/>
                                      <w:b/>
                                      <w:spacing w:val="-6"/>
                                      <w:kern w:val="0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  <w:tr w:rsidR="00CB0640" w:rsidRPr="00215E5F" w:rsidTr="0037056E">
                              <w:trPr>
                                <w:trHeight w:hRule="exact" w:val="6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B0640" w:rsidRPr="005660E3" w:rsidRDefault="008E5AE9" w:rsidP="0020082D">
                                  <w:pPr>
                                    <w:shd w:val="clear" w:color="auto" w:fill="FFFFFF"/>
                                    <w:spacing w:after="0" w:line="245" w:lineRule="exact"/>
                                    <w:ind w:right="178"/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D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zienne świa</w:t>
                                  </w:r>
                                  <w:r w:rsidR="0037056E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 xml:space="preserve">dczenie szpitalne w wyniku NW i 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  <w:t>choroby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B0640" w:rsidRDefault="009414D4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5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za</w:t>
                                  </w:r>
                                  <w:r w:rsidR="00CB0640" w:rsidRPr="000569EE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</w:t>
                                  </w:r>
                                  <w:r w:rsidR="00892E5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dzień</w:t>
                                  </w:r>
                                </w:p>
                                <w:p w:rsidR="00715517" w:rsidRDefault="00892E56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pobytu</w:t>
                                  </w:r>
                                </w:p>
                                <w:p w:rsidR="00715517" w:rsidRPr="000569EE" w:rsidRDefault="00715517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37056E" w:rsidRPr="00215E5F" w:rsidTr="008E5AE9">
                              <w:trPr>
                                <w:trHeight w:hRule="exact" w:val="583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7056E" w:rsidRDefault="00AC3090" w:rsidP="008E5AE9">
                                  <w:pPr>
                                    <w:shd w:val="clear" w:color="auto" w:fill="FFFFFF"/>
                                    <w:spacing w:after="0" w:line="245" w:lineRule="exact"/>
                                    <w:ind w:right="178"/>
                                    <w:rPr>
                                      <w:rFonts w:ascii="Calibri" w:hAnsi="Calibri" w:cs="Arial"/>
                                      <w:color w:val="auto"/>
                                      <w:spacing w:val="-1"/>
                                      <w:sz w:val="2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4"/>
                                      <w:szCs w:val="24"/>
                                    </w:rPr>
                                    <w:t>Śmierć rodzica lub opiekuna prawnego w wyniku NW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37056E" w:rsidRDefault="00AC3090" w:rsidP="002008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3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.</w:t>
                                  </w:r>
                                  <w:r w:rsidR="0037056E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000 zł</w:t>
                                  </w:r>
                                </w:p>
                              </w:tc>
                            </w:tr>
                            <w:tr w:rsidR="00892E56" w:rsidRPr="00215E5F" w:rsidTr="0037056E">
                              <w:trPr>
                                <w:trHeight w:hRule="exact" w:val="672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92E56" w:rsidRPr="004F26B6" w:rsidRDefault="008E5AE9" w:rsidP="004F26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 w:rsidR="004F26B6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odatkowe ś</w:t>
                                  </w:r>
                                  <w:r w:rsidR="0059079C" w:rsidRPr="0059079C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wiadczenie na wypadek śmierci ws</w:t>
                                  </w:r>
                                  <w:r w:rsidR="004F26B6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 xml:space="preserve">kutek NW  w </w:t>
                                  </w:r>
                                  <w:r w:rsidR="0059079C" w:rsidRPr="0059079C"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środku lokomocji lub aktów terroru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92E56" w:rsidRDefault="00AC3090" w:rsidP="00AC30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15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</w:t>
                                  </w:r>
                                  <w:r w:rsidR="004F26B6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00 zł</w:t>
                                  </w:r>
                                </w:p>
                              </w:tc>
                            </w:tr>
                            <w:tr w:rsidR="008E5AE9" w:rsidRPr="00215E5F" w:rsidTr="00AC3090">
                              <w:trPr>
                                <w:trHeight w:hRule="exact" w:val="591"/>
                              </w:trPr>
                              <w:tc>
                                <w:tcPr>
                                  <w:tcW w:w="5617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8E5AE9" w:rsidRDefault="00AC3090" w:rsidP="004F26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auto"/>
                                      <w:kern w:val="0"/>
                                      <w:sz w:val="24"/>
                                      <w:szCs w:val="24"/>
                                    </w:rPr>
                                    <w:t>„Bólowe” wypłata w przypadku braku uszczerbku po wypadku( wymagana jedna wizyta lekarska)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E5AE9" w:rsidRDefault="00AC3090" w:rsidP="0037056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>150</w:t>
                                  </w:r>
                                  <w:r w:rsidR="008E5AE9">
                                    <w:rPr>
                                      <w:rFonts w:ascii="Calibri" w:hAnsi="Calibri" w:cs="Arial"/>
                                      <w:b/>
                                      <w:color w:val="auto"/>
                                      <w:spacing w:val="-9"/>
                                      <w:sz w:val="22"/>
                                      <w:szCs w:val="18"/>
                                    </w:rPr>
                                    <w:t xml:space="preserve"> zł</w:t>
                                  </w:r>
                                </w:p>
                              </w:tc>
                            </w:tr>
                          </w:tbl>
                          <w:p w:rsidR="00AE5827" w:rsidRDefault="00AE5827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color w:val="auto"/>
                              </w:rPr>
                            </w:pPr>
                          </w:p>
                          <w:p w:rsidR="009E3333" w:rsidRPr="00116060" w:rsidRDefault="00116060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color w:val="auto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eastAsia="Liberation Serif"/>
                                <w:color w:val="auto"/>
                              </w:rPr>
                              <w:t>W razie dodatkowych pytań zapraszamy do kontaktu.</w:t>
                            </w:r>
                          </w:p>
                          <w:p w:rsidR="009E3333" w:rsidRPr="009E3333" w:rsidRDefault="009E3333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</w:p>
                          <w:p w:rsidR="009E3333" w:rsidRPr="00BD5D3E" w:rsidRDefault="009E3333" w:rsidP="00715517">
                            <w:pPr>
                              <w:spacing w:after="0" w:line="240" w:lineRule="auto"/>
                              <w:rPr>
                                <w:rFonts w:eastAsia="Liberation Serif"/>
                                <w:b/>
                                <w:color w:val="auto"/>
                                <w:sz w:val="36"/>
                              </w:rPr>
                            </w:pPr>
                          </w:p>
                          <w:p w:rsidR="00715517" w:rsidRPr="00D17B1E" w:rsidRDefault="00715517" w:rsidP="00CB0640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29532D" w:rsidRPr="009E3333" w:rsidRDefault="0029532D" w:rsidP="009E3333">
                            <w:pPr>
                              <w:pStyle w:val="Defaul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192.55pt;margin-top:126.35pt;width:390.2pt;height:772.3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F1D4B" w:rsidRDefault="00764EDB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2A6D39">
                        <w:t xml:space="preserve">Pragniemy Państwa poinformować, </w:t>
                      </w:r>
                      <w:r w:rsidR="009414D4" w:rsidRPr="002A6D39">
                        <w:rPr>
                          <w:color w:val="000000"/>
                        </w:rPr>
                        <w:t xml:space="preserve">że </w:t>
                      </w:r>
                      <w:r w:rsidR="00975122" w:rsidRPr="002A6D39">
                        <w:rPr>
                          <w:color w:val="000000"/>
                        </w:rPr>
                        <w:t>Rad</w:t>
                      </w:r>
                      <w:r w:rsidR="009414D4" w:rsidRPr="002A6D39">
                        <w:rPr>
                          <w:color w:val="000000"/>
                        </w:rPr>
                        <w:t>a</w:t>
                      </w:r>
                      <w:r w:rsidR="00975122" w:rsidRPr="002A6D39">
                        <w:rPr>
                          <w:color w:val="000000"/>
                        </w:rPr>
                        <w:t xml:space="preserve"> Rodziców </w:t>
                      </w:r>
                      <w:r w:rsidR="009414D4" w:rsidRPr="002A6D39">
                        <w:rPr>
                          <w:color w:val="000000"/>
                        </w:rPr>
                        <w:t>zarekomendowała</w:t>
                      </w:r>
                      <w:r w:rsidR="008F1D4B">
                        <w:rPr>
                          <w:color w:val="000000"/>
                        </w:rPr>
                        <w:t>,</w:t>
                      </w:r>
                      <w:r w:rsidR="009414D4" w:rsidRPr="002A6D39">
                        <w:rPr>
                          <w:color w:val="000000"/>
                        </w:rPr>
                        <w:t xml:space="preserve"> spośród kilku propozycji</w:t>
                      </w:r>
                      <w:r w:rsidR="0037056E" w:rsidRPr="002A6D39">
                        <w:rPr>
                          <w:color w:val="000000"/>
                        </w:rPr>
                        <w:t>,</w:t>
                      </w:r>
                      <w:r w:rsidR="009414D4" w:rsidRPr="002A6D39">
                        <w:rPr>
                          <w:color w:val="000000"/>
                        </w:rPr>
                        <w:t xml:space="preserve"> ubezpieczenie grupowe uczniów </w:t>
                      </w:r>
                    </w:p>
                    <w:p w:rsidR="0037056E" w:rsidRPr="002A6D39" w:rsidRDefault="009414D4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color w:val="000000"/>
                        </w:rPr>
                      </w:pPr>
                      <w:r w:rsidRPr="002A6D39">
                        <w:rPr>
                          <w:color w:val="000000"/>
                        </w:rPr>
                        <w:t xml:space="preserve">od następstw nieszczęśliwych wypadków w </w:t>
                      </w:r>
                    </w:p>
                    <w:p w:rsidR="0059079C" w:rsidRPr="002A6D39" w:rsidRDefault="0059079C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Cs/>
                        </w:rPr>
                      </w:pPr>
                      <w:r w:rsidRPr="002A6D39">
                        <w:rPr>
                          <w:bCs/>
                        </w:rPr>
                        <w:t xml:space="preserve">Compensa TU S.A. </w:t>
                      </w:r>
                      <w:proofErr w:type="spellStart"/>
                      <w:r w:rsidRPr="002A6D39">
                        <w:rPr>
                          <w:bCs/>
                        </w:rPr>
                        <w:t>Vienna</w:t>
                      </w:r>
                      <w:proofErr w:type="spellEnd"/>
                      <w:r w:rsidRPr="002A6D39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2A6D39">
                        <w:rPr>
                          <w:bCs/>
                        </w:rPr>
                        <w:t>Insurance</w:t>
                      </w:r>
                      <w:proofErr w:type="spellEnd"/>
                      <w:r w:rsidRPr="002A6D39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2A6D39">
                        <w:rPr>
                          <w:bCs/>
                        </w:rPr>
                        <w:t>Group</w:t>
                      </w:r>
                      <w:proofErr w:type="spellEnd"/>
                      <w:r w:rsidR="008F1D4B">
                        <w:rPr>
                          <w:bCs/>
                        </w:rPr>
                        <w:t>.</w:t>
                      </w:r>
                    </w:p>
                    <w:p w:rsidR="009414D4" w:rsidRPr="002A6D39" w:rsidRDefault="0059079C" w:rsidP="000569EE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2A6D39">
                        <w:rPr>
                          <w:b/>
                        </w:rPr>
                        <w:t xml:space="preserve">Suma ubezpieczenia: </w:t>
                      </w:r>
                      <w:r w:rsidR="00AC3090">
                        <w:rPr>
                          <w:b/>
                        </w:rPr>
                        <w:t>30</w:t>
                      </w:r>
                      <w:r w:rsidR="009414D4" w:rsidRPr="002A6D39">
                        <w:rPr>
                          <w:b/>
                        </w:rPr>
                        <w:t xml:space="preserve">.000 zł.   Składka </w:t>
                      </w:r>
                      <w:r w:rsidR="00AC3090">
                        <w:rPr>
                          <w:b/>
                        </w:rPr>
                        <w:t>55</w:t>
                      </w:r>
                      <w:r w:rsidR="009414D4" w:rsidRPr="002A6D39">
                        <w:rPr>
                          <w:b/>
                        </w:rPr>
                        <w:t xml:space="preserve"> zł.</w:t>
                      </w:r>
                    </w:p>
                    <w:p w:rsidR="00AC3090" w:rsidRPr="002F408C" w:rsidRDefault="00AC3090" w:rsidP="00AC3090">
                      <w:pPr>
                        <w:pStyle w:val="Tekstpodstawowy"/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F408C">
                        <w:rPr>
                          <w:b/>
                          <w:sz w:val="28"/>
                          <w:szCs w:val="28"/>
                        </w:rPr>
                        <w:t>Polisa typ 184 nr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 w:rsidRPr="002F408C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001</w:t>
                      </w:r>
                      <w:r w:rsidR="00412E21">
                        <w:rPr>
                          <w:b/>
                          <w:sz w:val="28"/>
                          <w:szCs w:val="28"/>
                        </w:rPr>
                        <w:t>099633</w:t>
                      </w:r>
                    </w:p>
                    <w:p w:rsidR="000569EE" w:rsidRPr="002A6D39" w:rsidRDefault="009414D4" w:rsidP="000569EE">
                      <w:pPr>
                        <w:pStyle w:val="Tekstpodstawowy"/>
                        <w:spacing w:after="0" w:line="240" w:lineRule="auto"/>
                        <w:jc w:val="center"/>
                      </w:pPr>
                      <w:r w:rsidRPr="002A6D39">
                        <w:t>Ubezpieczenie</w:t>
                      </w:r>
                      <w:r w:rsidR="00630F24" w:rsidRPr="002A6D39">
                        <w:t xml:space="preserve"> </w:t>
                      </w:r>
                      <w:r w:rsidR="000569EE" w:rsidRPr="002A6D39">
                        <w:rPr>
                          <w:b/>
                        </w:rPr>
                        <w:t>CAŁODOBOW</w:t>
                      </w:r>
                      <w:r w:rsidRPr="002A6D39">
                        <w:rPr>
                          <w:b/>
                        </w:rPr>
                        <w:t xml:space="preserve">E na całym świecie </w:t>
                      </w:r>
                      <w:r w:rsidRPr="002A6D39">
                        <w:t>z włączeniem sportów wysokiego ryzyka i klas sportowych</w:t>
                      </w:r>
                      <w:r w:rsidR="0059079C" w:rsidRPr="002A6D39">
                        <w:t>( zgodnie z listą sportów w warunkach ogólnych).</w:t>
                      </w:r>
                    </w:p>
                    <w:p w:rsidR="00975122" w:rsidRPr="002A6D39" w:rsidRDefault="009414D4" w:rsidP="000569EE">
                      <w:pPr>
                        <w:pStyle w:val="Tekstpodstawowy"/>
                        <w:spacing w:after="0" w:line="240" w:lineRule="auto"/>
                        <w:jc w:val="center"/>
                      </w:pPr>
                      <w:r w:rsidRPr="002A6D39">
                        <w:t xml:space="preserve">Okres ubezpieczenia </w:t>
                      </w:r>
                      <w:r w:rsidR="005660E3" w:rsidRPr="002A6D39">
                        <w:t>od 1 września 20</w:t>
                      </w:r>
                      <w:r w:rsidR="00A13452" w:rsidRPr="002A6D39">
                        <w:t>2</w:t>
                      </w:r>
                      <w:r w:rsidR="00AC3090">
                        <w:t>4</w:t>
                      </w:r>
                      <w:r w:rsidR="0029532D" w:rsidRPr="002A6D39">
                        <w:t xml:space="preserve"> do 31 sierpnia 20</w:t>
                      </w:r>
                      <w:r w:rsidR="00CD1CB6" w:rsidRPr="002A6D39">
                        <w:t>2</w:t>
                      </w:r>
                      <w:r w:rsidR="00AC3090">
                        <w:t>5</w:t>
                      </w:r>
                      <w:r w:rsidR="0029532D" w:rsidRPr="002A6D39">
                        <w:t>r.</w:t>
                      </w:r>
                    </w:p>
                    <w:p w:rsidR="00630F24" w:rsidRPr="002A6D39" w:rsidRDefault="0059079C" w:rsidP="009414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Compensa</w:t>
                      </w:r>
                      <w:r w:rsidR="00892E56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odpowiada między innymi za:</w:t>
                      </w:r>
                    </w:p>
                    <w:p w:rsidR="00CB0640" w:rsidRPr="002A6D39" w:rsidRDefault="003915A2" w:rsidP="00CB064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wypadk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i</w:t>
                      </w:r>
                      <w:r w:rsidR="00CB0640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doznan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e</w:t>
                      </w:r>
                      <w:r w:rsidR="00CB0640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na terytorium RP i za granicą;</w:t>
                      </w:r>
                    </w:p>
                    <w:p w:rsidR="00CB0640" w:rsidRPr="002A6D39" w:rsidRDefault="00CB0640" w:rsidP="00CB064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złamania kości;</w:t>
                      </w:r>
                    </w:p>
                    <w:p w:rsidR="00CB0640" w:rsidRPr="002A6D39" w:rsidRDefault="004F26B6" w:rsidP="00CB0640">
                      <w:pPr>
                        <w:pStyle w:val="Tekstpodstawowy"/>
                        <w:spacing w:after="0" w:line="240" w:lineRule="auto"/>
                        <w:ind w:firstLine="284"/>
                        <w:rPr>
                          <w:b/>
                          <w:bCs/>
                          <w:kern w:val="0"/>
                        </w:rPr>
                      </w:pPr>
                      <w:r w:rsidRPr="002A6D39">
                        <w:rPr>
                          <w:b/>
                          <w:bCs/>
                          <w:kern w:val="0"/>
                        </w:rPr>
                        <w:t>• zwichnięcia</w:t>
                      </w:r>
                      <w:r w:rsidR="00CB0640" w:rsidRPr="002A6D39">
                        <w:rPr>
                          <w:b/>
                          <w:bCs/>
                          <w:kern w:val="0"/>
                        </w:rPr>
                        <w:t xml:space="preserve"> stawów;</w:t>
                      </w:r>
                    </w:p>
                    <w:p w:rsidR="00CB0640" w:rsidRPr="002A6D39" w:rsidRDefault="00CB0640" w:rsidP="00CB0640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426" w:hanging="142"/>
                        <w:rPr>
                          <w:color w:val="auto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zranieni</w:t>
                      </w:r>
                      <w:r w:rsidR="00A13452"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a</w:t>
                      </w:r>
                      <w:r w:rsidRPr="002A6D39">
                        <w:rPr>
                          <w:b/>
                          <w:color w:val="auto"/>
                          <w:sz w:val="24"/>
                          <w:szCs w:val="24"/>
                        </w:rPr>
                        <w:t>, rany cięte, szarpane</w:t>
                      </w:r>
                    </w:p>
                    <w:p w:rsidR="00630F24" w:rsidRPr="002A6D39" w:rsidRDefault="00630F24" w:rsidP="00A1345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</w:t>
                      </w:r>
                      <w:r w:rsidR="008B1CA3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uszczerbki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w wyniku 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epilepsji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oraz </w:t>
                      </w:r>
                      <w:r w:rsidR="00892E56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z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pow</w:t>
                      </w:r>
                      <w:r w:rsidR="00A5646A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odu omdleń</w:t>
                      </w:r>
                      <w:r w:rsidR="006C33E3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  <w:r w:rsidR="00A13452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pogryzienia przez </w:t>
                      </w:r>
                      <w:r w:rsidR="00A5646A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zwierzęta, owady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;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oparzenia</w:t>
                      </w:r>
                      <w:r w:rsidR="00F172FF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, odmrożenia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II lub III stopnia;</w:t>
                      </w:r>
                    </w:p>
                    <w:p w:rsidR="00630F24" w:rsidRPr="002A6D39" w:rsidRDefault="00630F24" w:rsidP="00630F2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• udar (krwotok śródczaszkowy) i zawał mięśnia sercowego;</w:t>
                      </w:r>
                    </w:p>
                    <w:p w:rsidR="004F26B6" w:rsidRPr="002A6D39" w:rsidRDefault="004F26B6" w:rsidP="004F26B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     </w:t>
                      </w:r>
                      <w:r w:rsidR="00630F24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• </w:t>
                      </w:r>
                      <w:r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 xml:space="preserve">świadczenie </w:t>
                      </w:r>
                      <w:r w:rsidRPr="002A6D39"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  <w:t>tytułu wystąpienia NW w przypadku, gdy nie został</w:t>
                      </w:r>
                    </w:p>
                    <w:p w:rsidR="00630F24" w:rsidRPr="002A6D39" w:rsidRDefault="004F26B6" w:rsidP="004F26B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284"/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</w:pPr>
                      <w:r w:rsidRPr="002A6D39">
                        <w:rPr>
                          <w:b/>
                          <w:color w:val="auto"/>
                          <w:kern w:val="0"/>
                          <w:sz w:val="24"/>
                          <w:szCs w:val="24"/>
                        </w:rPr>
                        <w:t xml:space="preserve">  orzeczony trwały uszczerbek na zdrowiu</w:t>
                      </w:r>
                      <w:r w:rsidR="00630F24" w:rsidRPr="002A6D39">
                        <w:rPr>
                          <w:b/>
                          <w:bCs/>
                          <w:color w:val="auto"/>
                          <w:kern w:val="0"/>
                          <w:sz w:val="24"/>
                          <w:szCs w:val="24"/>
                        </w:rPr>
                        <w:t>;</w:t>
                      </w:r>
                    </w:p>
                    <w:p w:rsidR="006C33E3" w:rsidRPr="006C33E3" w:rsidRDefault="006C33E3" w:rsidP="00090E14">
                      <w:pPr>
                        <w:spacing w:after="0" w:line="240" w:lineRule="auto"/>
                        <w:rPr>
                          <w:rFonts w:ascii="Liberation Serif" w:eastAsia="Liberation Serif" w:hAnsi="Liberation Serif" w:cs="Liberation Serif"/>
                          <w:b/>
                          <w:color w:val="auto"/>
                          <w:sz w:val="12"/>
                          <w:szCs w:val="12"/>
                        </w:rPr>
                      </w:pPr>
                    </w:p>
                    <w:tbl>
                      <w:tblPr>
                        <w:tblW w:w="7035" w:type="dxa"/>
                        <w:tblInd w:w="235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617"/>
                        <w:gridCol w:w="1418"/>
                      </w:tblGrid>
                      <w:tr w:rsidR="00CB0640" w:rsidRPr="00215E5F" w:rsidTr="0037056E">
                        <w:trPr>
                          <w:trHeight w:hRule="exact" w:val="457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CB0640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5" w:lineRule="exact"/>
                              <w:rPr>
                                <w:rFonts w:ascii="Calibri" w:hAnsi="Calibri" w:cs="Arial"/>
                                <w:sz w:val="24"/>
                                <w:szCs w:val="18"/>
                              </w:rPr>
                            </w:pPr>
                            <w:r w:rsidRPr="00135C4D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>100 % uszczerbek na zdrowiu w wyniku</w:t>
                            </w:r>
                            <w:r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 </w:t>
                            </w:r>
                            <w:r w:rsidRPr="00215E5F">
                              <w:rPr>
                                <w:rFonts w:ascii="Calibri" w:hAnsi="Calibri" w:cs="Arial"/>
                                <w:spacing w:val="-4"/>
                                <w:kern w:val="0"/>
                                <w:sz w:val="24"/>
                                <w:szCs w:val="18"/>
                              </w:rPr>
                              <w:t xml:space="preserve">NW 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6D4A71" w:rsidRDefault="00AC3090" w:rsidP="0059079C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  <w:t>30</w:t>
                            </w:r>
                            <w:r w:rsidR="00CB0640" w:rsidRPr="006D4A71">
                              <w:rPr>
                                <w:rFonts w:ascii="Calibri" w:hAnsi="Calibri" w:cs="Arial"/>
                                <w:b/>
                                <w:spacing w:val="-14"/>
                                <w:sz w:val="22"/>
                                <w:szCs w:val="18"/>
                              </w:rPr>
                              <w:t>.000 zł</w:t>
                            </w:r>
                          </w:p>
                        </w:tc>
                      </w:tr>
                      <w:tr w:rsidR="00CB0640" w:rsidRPr="00215E5F" w:rsidTr="008E5AE9">
                        <w:trPr>
                          <w:trHeight w:hRule="exact" w:val="38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8E5AE9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5" w:lineRule="exact"/>
                              <w:ind w:right="830"/>
                              <w:rPr>
                                <w:rFonts w:ascii="Calibri" w:hAnsi="Calibri" w:cs="Arial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>Z</w:t>
                            </w:r>
                            <w:r w:rsidR="00892E56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a </w:t>
                            </w:r>
                            <w:r w:rsidR="00CB0640" w:rsidRPr="00135C4D">
                              <w:rPr>
                                <w:rFonts w:ascii="Calibri" w:hAnsi="Calibri" w:cs="Arial"/>
                                <w:spacing w:val="-4"/>
                                <w:sz w:val="24"/>
                                <w:szCs w:val="18"/>
                              </w:rPr>
                              <w:t xml:space="preserve">1 % uszczerbku na zdrowiu w wyniku </w:t>
                            </w:r>
                            <w:r w:rsidR="00CB0640" w:rsidRPr="00215E5F">
                              <w:rPr>
                                <w:rFonts w:ascii="Calibri" w:hAnsi="Calibri" w:cs="Arial"/>
                                <w:spacing w:val="1"/>
                                <w:kern w:val="0"/>
                                <w:sz w:val="24"/>
                                <w:szCs w:val="18"/>
                              </w:rPr>
                              <w:t>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6D4A71" w:rsidRDefault="00AC3090" w:rsidP="0059079C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  <w:t>30</w:t>
                            </w:r>
                            <w:r w:rsidR="00CB0640" w:rsidRPr="006D4A71">
                              <w:rPr>
                                <w:rFonts w:ascii="Calibri" w:hAnsi="Calibri" w:cs="Arial"/>
                                <w:b/>
                                <w:spacing w:val="-18"/>
                                <w:sz w:val="22"/>
                                <w:szCs w:val="18"/>
                              </w:rPr>
                              <w:t>0 zł</w:t>
                            </w:r>
                          </w:p>
                        </w:tc>
                      </w:tr>
                      <w:tr w:rsidR="00CB0640" w:rsidRPr="00215E5F" w:rsidTr="008E5AE9">
                        <w:trPr>
                          <w:trHeight w:hRule="exact" w:val="5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CB0640" w:rsidRPr="00135C4D" w:rsidRDefault="008E5AE9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exact"/>
                              <w:ind w:left="14"/>
                              <w:rPr>
                                <w:rFonts w:ascii="Calibri" w:hAnsi="Calibri" w:cs="Arial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Z</w:t>
                            </w:r>
                            <w:r w:rsidR="00CB0640" w:rsidRPr="00135C4D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wrot kosztów </w:t>
                            </w:r>
                            <w:r w:rsidR="0059079C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leczenia</w:t>
                            </w: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 po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Pr="00215E5F" w:rsidRDefault="00CB0640" w:rsidP="0020082D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</w:pPr>
                          </w:p>
                          <w:p w:rsidR="00CB0640" w:rsidRPr="006D4A71" w:rsidRDefault="00CB0640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z w:val="22"/>
                                <w:szCs w:val="18"/>
                              </w:rPr>
                            </w:pPr>
                            <w:r w:rsidRPr="006D4A71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 xml:space="preserve">do </w:t>
                            </w:r>
                            <w:r w:rsidR="009414D4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>3.</w:t>
                            </w:r>
                            <w:r w:rsidR="0059079C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>5</w:t>
                            </w:r>
                            <w:r w:rsidR="009414D4">
                              <w:rPr>
                                <w:rFonts w:ascii="Calibri" w:hAnsi="Calibri" w:cs="Arial"/>
                                <w:b/>
                                <w:spacing w:val="-6"/>
                                <w:sz w:val="22"/>
                                <w:szCs w:val="18"/>
                              </w:rPr>
                              <w:t>00</w:t>
                            </w:r>
                            <w:r w:rsidRPr="00215E5F"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  <w:tr w:rsidR="00892E56" w:rsidRPr="00215E5F" w:rsidTr="008E5AE9">
                        <w:trPr>
                          <w:trHeight w:hRule="exact" w:val="580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  <w:shd w:val="clear" w:color="auto" w:fill="FFFFFF"/>
                          </w:tcPr>
                          <w:p w:rsidR="00892E56" w:rsidRPr="00135C4D" w:rsidRDefault="008E5AE9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exact"/>
                              <w:ind w:left="14"/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Z</w:t>
                            </w:r>
                            <w:r w:rsidR="00892E56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wrot kosztów </w:t>
                            </w:r>
                            <w:r w:rsidR="0059079C"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>rehabilitacji</w:t>
                            </w:r>
                            <w:r>
                              <w:rPr>
                                <w:rFonts w:ascii="Calibri" w:hAnsi="Calibri" w:cs="Arial"/>
                                <w:spacing w:val="-3"/>
                                <w:sz w:val="24"/>
                                <w:szCs w:val="18"/>
                              </w:rPr>
                              <w:t xml:space="preserve"> po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92E56" w:rsidRPr="00215E5F" w:rsidRDefault="00892E56" w:rsidP="0059079C">
                            <w:pPr>
                              <w:shd w:val="clear" w:color="auto" w:fill="FFFFFF"/>
                              <w:tabs>
                                <w:tab w:val="left" w:pos="3686"/>
                              </w:tabs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do </w:t>
                            </w:r>
                            <w:r w:rsidR="0059079C"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>5.000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spacing w:val="-6"/>
                                <w:kern w:val="0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  <w:tr w:rsidR="00CB0640" w:rsidRPr="00215E5F" w:rsidTr="0037056E">
                        <w:trPr>
                          <w:trHeight w:hRule="exact" w:val="6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B0640" w:rsidRPr="005660E3" w:rsidRDefault="008E5AE9" w:rsidP="0020082D">
                            <w:pPr>
                              <w:shd w:val="clear" w:color="auto" w:fill="FFFFFF"/>
                              <w:spacing w:after="0" w:line="245" w:lineRule="exact"/>
                              <w:ind w:right="178"/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D</w:t>
                            </w:r>
                            <w:r w:rsidR="00892E56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zienne świa</w:t>
                            </w:r>
                            <w:r w:rsidR="0037056E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 xml:space="preserve">dczenie szpitalne w wyniku NW i </w:t>
                            </w:r>
                            <w:r w:rsidR="00892E56"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  <w:t>choroby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CB0640" w:rsidRDefault="009414D4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5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zł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za</w:t>
                            </w:r>
                            <w:r w:rsidR="00CB0640" w:rsidRPr="000569EE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</w:t>
                            </w:r>
                            <w:r w:rsidR="00892E5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dzień</w:t>
                            </w:r>
                          </w:p>
                          <w:p w:rsidR="00715517" w:rsidRDefault="00892E56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pobytu</w:t>
                            </w:r>
                          </w:p>
                          <w:p w:rsidR="00715517" w:rsidRPr="000569EE" w:rsidRDefault="00715517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</w:p>
                        </w:tc>
                      </w:tr>
                      <w:tr w:rsidR="0037056E" w:rsidRPr="00215E5F" w:rsidTr="008E5AE9">
                        <w:trPr>
                          <w:trHeight w:hRule="exact" w:val="583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7056E" w:rsidRDefault="00AC3090" w:rsidP="008E5AE9">
                            <w:pPr>
                              <w:shd w:val="clear" w:color="auto" w:fill="FFFFFF"/>
                              <w:spacing w:after="0" w:line="245" w:lineRule="exact"/>
                              <w:ind w:right="178"/>
                              <w:rPr>
                                <w:rFonts w:ascii="Calibri" w:hAnsi="Calibri" w:cs="Arial"/>
                                <w:color w:val="auto"/>
                                <w:spacing w:val="-1"/>
                                <w:sz w:val="24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Śmierć rodzica lub opiekuna prawnego w wyniku NW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37056E" w:rsidRDefault="00AC3090" w:rsidP="0020082D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3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.</w:t>
                            </w:r>
                            <w:r w:rsidR="0037056E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000 zł</w:t>
                            </w:r>
                          </w:p>
                        </w:tc>
                      </w:tr>
                      <w:tr w:rsidR="00892E56" w:rsidRPr="00215E5F" w:rsidTr="0037056E">
                        <w:trPr>
                          <w:trHeight w:hRule="exact" w:val="672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892E56" w:rsidRPr="004F26B6" w:rsidRDefault="008E5AE9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D</w:t>
                            </w:r>
                            <w:r w:rsidR="004F26B6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odatkowe ś</w:t>
                            </w:r>
                            <w:r w:rsidR="0059079C" w:rsidRPr="0059079C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wiadczenie na wypadek śmierci ws</w:t>
                            </w:r>
                            <w:r w:rsidR="004F26B6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 xml:space="preserve">kutek NW  w </w:t>
                            </w:r>
                            <w:r w:rsidR="0059079C" w:rsidRPr="0059079C"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środku lokomocji lub aktów terroru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92E56" w:rsidRDefault="00AC3090" w:rsidP="00AC3090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15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</w:t>
                            </w:r>
                            <w:r w:rsidR="004F26B6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00 zł</w:t>
                            </w:r>
                          </w:p>
                        </w:tc>
                      </w:tr>
                      <w:tr w:rsidR="008E5AE9" w:rsidRPr="00215E5F" w:rsidTr="00AC3090">
                        <w:trPr>
                          <w:trHeight w:hRule="exact" w:val="591"/>
                        </w:trPr>
                        <w:tc>
                          <w:tcPr>
                            <w:tcW w:w="5617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8E5AE9" w:rsidRDefault="00AC3090" w:rsidP="004F26B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auto"/>
                                <w:kern w:val="0"/>
                                <w:sz w:val="24"/>
                                <w:szCs w:val="24"/>
                              </w:rPr>
                              <w:t>„Bólowe” wypłata w przypadku braku uszczerbku po wypadku( wymagana jedna wizyta lekarska)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8E5AE9" w:rsidRDefault="00AC3090" w:rsidP="0037056E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>150</w:t>
                            </w:r>
                            <w:r w:rsidR="008E5AE9">
                              <w:rPr>
                                <w:rFonts w:ascii="Calibri" w:hAnsi="Calibri" w:cs="Arial"/>
                                <w:b/>
                                <w:color w:val="auto"/>
                                <w:spacing w:val="-9"/>
                                <w:sz w:val="22"/>
                                <w:szCs w:val="18"/>
                              </w:rPr>
                              <w:t xml:space="preserve"> zł</w:t>
                            </w:r>
                          </w:p>
                        </w:tc>
                      </w:tr>
                    </w:tbl>
                    <w:p w:rsidR="00AE5827" w:rsidRDefault="00AE5827" w:rsidP="00715517">
                      <w:pPr>
                        <w:spacing w:after="0" w:line="240" w:lineRule="auto"/>
                        <w:rPr>
                          <w:rFonts w:eastAsia="Liberation Serif"/>
                          <w:color w:val="auto"/>
                        </w:rPr>
                      </w:pPr>
                    </w:p>
                    <w:p w:rsidR="009E3333" w:rsidRPr="00116060" w:rsidRDefault="00116060" w:rsidP="00715517">
                      <w:pPr>
                        <w:spacing w:after="0" w:line="240" w:lineRule="auto"/>
                        <w:rPr>
                          <w:rFonts w:eastAsia="Liberation Serif"/>
                          <w:color w:val="auto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eastAsia="Liberation Serif"/>
                          <w:color w:val="auto"/>
                        </w:rPr>
                        <w:t>W razie dodatkowych pytań zapraszamy do kontaktu.</w:t>
                      </w:r>
                    </w:p>
                    <w:p w:rsidR="009E3333" w:rsidRPr="009E3333" w:rsidRDefault="009E3333" w:rsidP="0071551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24"/>
                          <w:szCs w:val="24"/>
                        </w:rPr>
                      </w:pPr>
                    </w:p>
                    <w:p w:rsidR="009E3333" w:rsidRPr="00BD5D3E" w:rsidRDefault="009E3333" w:rsidP="00715517">
                      <w:pPr>
                        <w:spacing w:after="0" w:line="240" w:lineRule="auto"/>
                        <w:rPr>
                          <w:rFonts w:eastAsia="Liberation Serif"/>
                          <w:b/>
                          <w:color w:val="auto"/>
                          <w:sz w:val="36"/>
                        </w:rPr>
                      </w:pPr>
                    </w:p>
                    <w:p w:rsidR="00715517" w:rsidRPr="00D17B1E" w:rsidRDefault="00715517" w:rsidP="00CB0640">
                      <w:pPr>
                        <w:pStyle w:val="Default"/>
                        <w:rPr>
                          <w:rFonts w:ascii="Times New Roman" w:hAnsi="Times New Roman" w:cs="Times New Roman"/>
                          <w:b/>
                          <w:sz w:val="12"/>
                          <w:szCs w:val="12"/>
                        </w:rPr>
                      </w:pPr>
                    </w:p>
                    <w:p w:rsidR="0029532D" w:rsidRPr="009E3333" w:rsidRDefault="0029532D" w:rsidP="009E3333">
                      <w:pPr>
                        <w:pStyle w:val="Default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>
                <wp:simplePos x="0" y="0"/>
                <wp:positionH relativeFrom="page">
                  <wp:posOffset>2619375</wp:posOffset>
                </wp:positionH>
                <wp:positionV relativeFrom="page">
                  <wp:posOffset>1268095</wp:posOffset>
                </wp:positionV>
                <wp:extent cx="4629150" cy="61277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629150" cy="61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329B" w:rsidRDefault="00764EDB">
                            <w:pPr>
                              <w:pStyle w:val="Nagwek2"/>
                            </w:pPr>
                            <w:r>
                              <w:t>Drodzy Rodzice!</w:t>
                            </w:r>
                          </w:p>
                          <w:p w:rsidR="006C33E3" w:rsidRDefault="006C33E3"/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06.25pt;margin-top:99.85pt;width:364.5pt;height:48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" stroked="f" strokeweight="0" insetpen="t">
                <v:shadow color="#ccc"/>
                <o:lock v:ext="edit" shapetype="t"/>
                <v:textbox style="mso-fit-shape-to-text:t" inset="2.85pt,2.85pt,2.85pt,2.85pt">
                  <w:txbxContent>
                    <w:p w:rsidR="00AE329B" w:rsidRDefault="00764EDB">
                      <w:pPr>
                        <w:pStyle w:val="Nagwek2"/>
                      </w:pPr>
                      <w:r>
                        <w:t>Drodzy Rodzice!</w:t>
                      </w:r>
                    </w:p>
                    <w:p w:rsidR="006C33E3" w:rsidRDefault="006C33E3"/>
                  </w:txbxContent>
                </v:textbox>
                <w10:wrap anchorx="page" anchory="page"/>
              </v:shape>
            </w:pict>
          </mc:Fallback>
        </mc:AlternateContent>
      </w:r>
      <w:r w:rsidR="00777E07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2621915</wp:posOffset>
                </wp:positionH>
                <wp:positionV relativeFrom="page">
                  <wp:posOffset>1185545</wp:posOffset>
                </wp:positionV>
                <wp:extent cx="4626610" cy="82550"/>
                <wp:effectExtent l="0" t="0" r="2540" b="0"/>
                <wp:wrapNone/>
                <wp:docPr id="5" name="Group 15" descr="pask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6610" cy="82550"/>
                          <a:chOff x="21662136" y="20345400"/>
                          <a:chExt cx="4626864" cy="82296"/>
                        </a:xfrm>
                      </wpg:grpSpPr>
                      <wps:wsp>
                        <wps:cNvPr id="6" name="Rectangle 16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1662136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Rectangle 17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3204424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Rectangle 18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4746712" y="20345400"/>
                            <a:ext cx="1542288" cy="82296"/>
                          </a:xfrm>
                          <a:prstGeom prst="rect">
                            <a:avLst/>
                          </a:prstGeom>
                          <a:solidFill>
                            <a:srgbClr val="66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F66D9" id="Group 15" o:spid="_x0000_s1026" alt="paski" style="position:absolute;margin-left:206.45pt;margin-top:93.35pt;width:364.3pt;height:6.5pt;z-index:251660288;mso-position-horizontal-relative:page;mso-position-vertical-relative:page" coordorigin="216621,203454" coordsize="46268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">
                <v:rect id="Rectangle 16" o:spid="_x0000_s1027" style="position:absolute;left:216621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y0MEA&#10;AADaAAAADwAAAGRycy9kb3ducmV2LnhtbESPQYvCMBSE7wv+h/AEb2uqSFe6RlFBET1tlWWPj+Zt&#10;WmxeShO1/nsjCB6HmfmGmS06W4srtb5yrGA0TEAQF05XbBScjpvPKQgfkDXWjknBnTws5r2PGWba&#10;3fiHrnkwIkLYZ6igDKHJpPRFSRb90DXE0ft3rcUQZWukbvEW4baW4yRJpcWK40KJDa1LKs75xSpw&#10;9X67+upGudn//vkJpuZSHIxSg363/AYRqAvv8Ku90wpS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CctDBAAAA2gAAAA8AAAAAAAAAAAAAAAAAmAIAAGRycy9kb3du&#10;cmV2LnhtbFBLBQYAAAAABAAEAPUAAACGAwAAAAA=&#10;" fillcolor="#fc0" stroked="f" strokeweight="0" insetpen="t">
                  <v:shadow color="#ccc"/>
                  <o:lock v:ext="edit" shapetype="t"/>
                  <v:textbox inset="2.88pt,2.88pt,2.88pt,2.88pt"/>
                </v:rect>
                <v:rect id="Rectangle 17" o:spid="_x0000_s1028" style="position:absolute;left:232044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9/gMMA&#10;AADaAAAADwAAAGRycy9kb3ducmV2LnhtbERPy2rCQBTdF/oPwy10IzppKVZSR5GEmiKI1Ad0eZu5&#10;TYKZO0lm1Pj3zkLo8nDe03lvanGmzlWWFbyMIhDEudUVFwr2u8/hBITzyBpry6TgSg7ms8eHKcba&#10;XvibzltfiBDCLkYFpfdNLKXLSzLoRrYhDtyf7Qz6ALtC6g4vIdzU8jWKxtJgxaGhxIaSkvLj9mQU&#10;5Mt185ttkux936Z1e0h/VgPzptTzU7/4AOGp9//iu/tLKwhbw5Vw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9/gMMAAADaAAAADwAAAAAAAAAAAAAAAACYAgAAZHJzL2Rv&#10;d25yZXYueG1sUEsFBgAAAAAEAAQA9QAAAIgDAAAAAA==&#10;" fillcolor="#f90" stroked="f" strokeweight="0" insetpen="t">
                  <v:shadow color="#ccc"/>
                  <o:lock v:ext="edit" shapetype="t"/>
                  <v:textbox inset="2.88pt,2.88pt,2.88pt,2.88pt"/>
                </v:rect>
                <v:rect id="Rectangle 18" o:spid="_x0000_s1029" style="position:absolute;left:247467;top:203454;width:15423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/fMAA&#10;AADaAAAADwAAAGRycy9kb3ducmV2LnhtbERPW2vCMBR+H/gfwhF8m6nDDa1G0aGwKSJe8PnYHNNi&#10;c1KaqN2/N4PBHj+++3ja2FLcqfaFYwW9bgKCOHO6YKPgeFi+DkD4gKyxdEwKfsjDdNJ6GWOq3YN3&#10;dN8HI2II+xQV5CFUqZQ+y8mi77qKOHIXV1sMEdZG6hofMdyW8i1JPqTFgmNDjhV95pRd9zcbZ/TX&#10;i1Nmlhsz3856t2+6rt7PC6U67WY2AhGoCf/iP/eXVjCE3yvRD3Ly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Z/fMAAAADaAAAADwAAAAAAAAAAAAAAAACYAgAAZHJzL2Rvd25y&#10;ZXYueG1sUEsFBgAAAAAEAAQA9QAAAIUDAAAAAA==&#10;" fillcolor="#669" stroked="f" strokeweight="0" insetpen="t">
                  <v:shadow color="#ccc"/>
                  <o:lock v:ext="edit" shapetype="t"/>
                  <v:textbox inset="2.88pt,2.88pt,2.88pt,2.88pt"/>
                </v:rect>
                <w10:wrap anchorx="page" anchory="page"/>
              </v:group>
            </w:pict>
          </mc:Fallback>
        </mc:AlternateContent>
      </w:r>
      <w:r w:rsidR="00777E07">
        <w:rPr>
          <w:noProof/>
        </w:rPr>
        <mc:AlternateContent>
          <mc:Choice Requires="wps">
            <w:drawing>
              <wp:anchor distT="36576" distB="36576" distL="36575" distR="36575" simplePos="0" relativeHeight="251659264" behindDoc="0" locked="0" layoutInCell="1" allowOverlap="1">
                <wp:simplePos x="0" y="0"/>
                <wp:positionH relativeFrom="page">
                  <wp:posOffset>2445384</wp:posOffset>
                </wp:positionH>
                <wp:positionV relativeFrom="page">
                  <wp:posOffset>616585</wp:posOffset>
                </wp:positionV>
                <wp:extent cx="0" cy="9537065"/>
                <wp:effectExtent l="0" t="0" r="19050" b="26035"/>
                <wp:wrapNone/>
                <wp:docPr id="10" name="Line 14" descr="linia pionow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3706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9999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EEFC5" id="Line 14" o:spid="_x0000_s1026" alt="linia pionowa" style="position:absolute;z-index:251659264;visibility:visible;mso-wrap-style:square;mso-width-percent:0;mso-height-percent:0;mso-wrap-distance-left:1.016mm;mso-wrap-distance-top:2.88pt;mso-wrap-distance-right:1.016mm;mso-wrap-distance-bottom:2.88pt;mso-position-horizontal:absolute;mso-position-horizontal-relative:page;mso-position-vertical:absolute;mso-position-vertical-relative:page;mso-width-percent:0;mso-height-percent:0;mso-width-relative:page;mso-height-relative:page" from="192.55pt,48.55pt" to="192.55pt,7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" strokecolor="#99c" strokeweight="1pt">
                <v:shadow color="#ccc"/>
                <w10:wrap anchorx="page" anchory="page"/>
              </v:line>
            </w:pict>
          </mc:Fallback>
        </mc:AlternateContent>
      </w:r>
      <w:r w:rsidR="00215E5F">
        <w:rPr>
          <w:noProof/>
        </w:rPr>
        <w:drawing>
          <wp:inline distT="0" distB="0" distL="0" distR="0">
            <wp:extent cx="1924493" cy="1903228"/>
            <wp:effectExtent l="0" t="0" r="0" b="1905"/>
            <wp:docPr id="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26" t="38824" r="52875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126" cy="191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E5F" w:rsidRPr="00215E5F" w:rsidRDefault="00215E5F" w:rsidP="00215E5F"/>
    <w:p w:rsidR="00215E5F" w:rsidRPr="00215E5F" w:rsidRDefault="00215E5F" w:rsidP="00215E5F"/>
    <w:p w:rsidR="00215E5F" w:rsidRPr="00215E5F" w:rsidRDefault="00215E5F" w:rsidP="00215E5F"/>
    <w:p w:rsidR="00AE329B" w:rsidRPr="006D4A71" w:rsidRDefault="00901F6A" w:rsidP="006D4A71">
      <w:pPr>
        <w:spacing w:after="0" w:line="240" w:lineRule="auto"/>
        <w:ind w:left="-426"/>
        <w:rPr>
          <w:sz w:val="24"/>
        </w:rPr>
      </w:pPr>
      <w:r>
        <w:rPr>
          <w:sz w:val="24"/>
        </w:rPr>
        <w:t>D</w:t>
      </w:r>
      <w:r w:rsidR="00215E5F" w:rsidRPr="006D4A71">
        <w:rPr>
          <w:sz w:val="24"/>
        </w:rPr>
        <w:t>odatkowych informacji udziela</w:t>
      </w:r>
    </w:p>
    <w:p w:rsidR="00215E5F" w:rsidRPr="00215E5F" w:rsidRDefault="00892E56" w:rsidP="006D4A71">
      <w:pPr>
        <w:spacing w:after="0" w:line="240" w:lineRule="auto"/>
        <w:ind w:left="-426"/>
      </w:pPr>
      <w:r>
        <w:rPr>
          <w:noProof/>
          <w:sz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80DA12A" wp14:editId="2DEC7DFC">
                <wp:simplePos x="0" y="0"/>
                <wp:positionH relativeFrom="page">
                  <wp:posOffset>85725</wp:posOffset>
                </wp:positionH>
                <wp:positionV relativeFrom="page">
                  <wp:posOffset>4010660</wp:posOffset>
                </wp:positionV>
                <wp:extent cx="2303145" cy="1750695"/>
                <wp:effectExtent l="0" t="0" r="1905" b="19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303145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2E56" w:rsidRPr="00F172FF" w:rsidRDefault="00892E56" w:rsidP="00892E56">
                            <w:pPr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 w:rsidRPr="00F172FF">
                              <w:rPr>
                                <w:i/>
                                <w:sz w:val="28"/>
                              </w:rPr>
                              <w:t>Profesjona</w:t>
                            </w:r>
                            <w:r w:rsidR="009414D4">
                              <w:rPr>
                                <w:i/>
                                <w:sz w:val="28"/>
                              </w:rPr>
                              <w:t>lne Doradztwo Ubezpieczeniowe</w:t>
                            </w:r>
                            <w:r w:rsidR="0059079C">
                              <w:rPr>
                                <w:i/>
                                <w:sz w:val="28"/>
                              </w:rPr>
                              <w:t xml:space="preserve"> i Leasingowe</w:t>
                            </w:r>
                          </w:p>
                          <w:p w:rsidR="00AE329B" w:rsidRDefault="00892E56" w:rsidP="00892E56">
                            <w:pPr>
                              <w:pStyle w:val="Nagwek3"/>
                              <w:ind w:firstLine="72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Danuta</w:t>
                            </w:r>
                            <w:r w:rsidR="005F303D">
                              <w:rPr>
                                <w:sz w:val="32"/>
                              </w:rPr>
                              <w:t xml:space="preserve"> Siewniak</w:t>
                            </w:r>
                          </w:p>
                          <w:p w:rsidR="00892E56" w:rsidRPr="00892E56" w:rsidRDefault="00892E56" w:rsidP="00892E5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604 640 081</w:t>
                            </w:r>
                          </w:p>
                          <w:p w:rsidR="004D6113" w:rsidRDefault="004D6113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DA12A" id="Text Box 9" o:spid="_x0000_s1029" type="#_x0000_t202" style="position:absolute;left:0;text-align:left;margin-left:6.75pt;margin-top:315.8pt;width:181.35pt;height:137.8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92E56" w:rsidRPr="00F172FF" w:rsidRDefault="00892E56" w:rsidP="00892E56">
                      <w:pPr>
                        <w:jc w:val="center"/>
                        <w:rPr>
                          <w:i/>
                          <w:sz w:val="28"/>
                        </w:rPr>
                      </w:pPr>
                      <w:r w:rsidRPr="00F172FF">
                        <w:rPr>
                          <w:i/>
                          <w:sz w:val="28"/>
                        </w:rPr>
                        <w:t>Profesjona</w:t>
                      </w:r>
                      <w:r w:rsidR="009414D4">
                        <w:rPr>
                          <w:i/>
                          <w:sz w:val="28"/>
                        </w:rPr>
                        <w:t>lne Doradztwo Ubezpieczeniowe</w:t>
                      </w:r>
                      <w:r w:rsidR="0059079C">
                        <w:rPr>
                          <w:i/>
                          <w:sz w:val="28"/>
                        </w:rPr>
                        <w:t xml:space="preserve"> i Leasingowe</w:t>
                      </w:r>
                    </w:p>
                    <w:p w:rsidR="00AE329B" w:rsidRDefault="00892E56" w:rsidP="00892E56">
                      <w:pPr>
                        <w:pStyle w:val="Nagwek3"/>
                        <w:ind w:firstLine="72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Danuta</w:t>
                      </w:r>
                      <w:r w:rsidR="005F303D">
                        <w:rPr>
                          <w:sz w:val="32"/>
                        </w:rPr>
                        <w:t xml:space="preserve"> Siewniak</w:t>
                      </w:r>
                    </w:p>
                    <w:p w:rsidR="00892E56" w:rsidRPr="00892E56" w:rsidRDefault="00892E56" w:rsidP="00892E5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tab/>
                      </w:r>
                      <w:r>
                        <w:rPr>
                          <w:b/>
                          <w:sz w:val="24"/>
                          <w:szCs w:val="24"/>
                        </w:rPr>
                        <w:t>604 640 081</w:t>
                      </w:r>
                    </w:p>
                    <w:p w:rsidR="004D6113" w:rsidRDefault="004D6113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6A091CF2" wp14:editId="7AA85D3B">
                <wp:simplePos x="0" y="0"/>
                <wp:positionH relativeFrom="page">
                  <wp:posOffset>379095</wp:posOffset>
                </wp:positionH>
                <wp:positionV relativeFrom="page">
                  <wp:posOffset>5934147</wp:posOffset>
                </wp:positionV>
                <wp:extent cx="1828800" cy="1638935"/>
                <wp:effectExtent l="0" t="0" r="0" b="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828800" cy="163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15E5F" w:rsidRDefault="00215E5F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 w:rsidRPr="006D4A71">
                              <w:rPr>
                                <w:b/>
                                <w:sz w:val="20"/>
                              </w:rPr>
                              <w:t xml:space="preserve">ul. </w:t>
                            </w:r>
                            <w:r w:rsidR="005F303D">
                              <w:rPr>
                                <w:b/>
                                <w:sz w:val="20"/>
                              </w:rPr>
                              <w:t>Koncertowa 9, lok. U3</w:t>
                            </w:r>
                            <w:r w:rsidRPr="006D4A71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="00892E56" w:rsidRPr="006D4A71" w:rsidRDefault="00892E56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20-843 Lublin</w:t>
                            </w:r>
                          </w:p>
                          <w:p w:rsidR="00AE329B" w:rsidRPr="006D4A71" w:rsidRDefault="00AE329B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AE329B" w:rsidRPr="00630F24" w:rsidRDefault="00892E56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biuro@siewniak.eu</w:t>
                            </w:r>
                          </w:p>
                          <w:p w:rsidR="00901F6A" w:rsidRDefault="00901F6A" w:rsidP="005F303D">
                            <w:pPr>
                              <w:pStyle w:val="Adres"/>
                              <w:jc w:val="left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F6A" w:rsidRDefault="00901F6A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901F6A" w:rsidRDefault="00901F6A">
                            <w:pPr>
                              <w:pStyle w:val="Adres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91CF2" id="Text Box 8" o:spid="_x0000_s1030" type="#_x0000_t202" style="position:absolute;left:0;text-align:left;margin-left:29.85pt;margin-top:467.25pt;width:2in;height:129.05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" filled="f" stroked="f" strokeweight="0" insetpen="t">
                <o:lock v:ext="edit" shapetype="t"/>
                <v:textbox inset="2.85pt,2.85pt,2.85pt,2.85pt">
                  <w:txbxContent>
                    <w:p w:rsidR="00215E5F" w:rsidRDefault="00215E5F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 w:rsidRPr="006D4A71">
                        <w:rPr>
                          <w:b/>
                          <w:sz w:val="20"/>
                        </w:rPr>
                        <w:t xml:space="preserve">ul. </w:t>
                      </w:r>
                      <w:r w:rsidR="005F303D">
                        <w:rPr>
                          <w:b/>
                          <w:sz w:val="20"/>
                        </w:rPr>
                        <w:t>Koncertowa 9, lok. U3</w:t>
                      </w:r>
                      <w:r w:rsidRPr="006D4A71">
                        <w:rPr>
                          <w:b/>
                          <w:sz w:val="20"/>
                        </w:rPr>
                        <w:t xml:space="preserve"> </w:t>
                      </w:r>
                    </w:p>
                    <w:p w:rsidR="00892E56" w:rsidRPr="006D4A71" w:rsidRDefault="00892E56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20-843 Lublin</w:t>
                      </w:r>
                    </w:p>
                    <w:p w:rsidR="00AE329B" w:rsidRPr="006D4A71" w:rsidRDefault="00AE329B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  <w:p w:rsidR="00AE329B" w:rsidRPr="00630F24" w:rsidRDefault="00892E56">
                      <w:pPr>
                        <w:pStyle w:val="Adres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biuro@siewniak.eu</w:t>
                      </w:r>
                    </w:p>
                    <w:p w:rsidR="00901F6A" w:rsidRDefault="00901F6A" w:rsidP="005F303D">
                      <w:pPr>
                        <w:pStyle w:val="Adres"/>
                        <w:jc w:val="left"/>
                        <w:rPr>
                          <w:b/>
                          <w:sz w:val="20"/>
                        </w:rPr>
                      </w:pPr>
                    </w:p>
                    <w:p w:rsidR="00901F6A" w:rsidRDefault="00901F6A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  <w:p w:rsidR="00901F6A" w:rsidRDefault="00901F6A">
                      <w:pPr>
                        <w:pStyle w:val="Adres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15E5F" w:rsidRPr="006D4A71">
        <w:rPr>
          <w:sz w:val="24"/>
        </w:rPr>
        <w:t>nasz doradca ubezpieczeniowy</w:t>
      </w:r>
      <w:r w:rsidR="00215E5F">
        <w:t>:</w:t>
      </w:r>
    </w:p>
    <w:sectPr w:rsidR="00215E5F" w:rsidRPr="00215E5F" w:rsidSect="006C33E3">
      <w:pgSz w:w="11907" w:h="16839"/>
      <w:pgMar w:top="567" w:right="878" w:bottom="864" w:left="87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SMe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SMe-Identity-H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D169B"/>
    <w:multiLevelType w:val="hybridMultilevel"/>
    <w:tmpl w:val="A698BCB8"/>
    <w:lvl w:ilvl="0" w:tplc="37A043BE">
      <w:start w:val="1"/>
      <w:numFmt w:val="bullet"/>
      <w:lvlText w:val="»"/>
      <w:lvlJc w:val="left"/>
      <w:pPr>
        <w:ind w:left="360" w:hanging="360"/>
      </w:pPr>
      <w:rPr>
        <w:rFonts w:ascii="Arial" w:hAnsi="Arial" w:hint="default"/>
        <w:color w:val="C0504D"/>
      </w:rPr>
    </w:lvl>
    <w:lvl w:ilvl="1" w:tplc="5D60B17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30089"/>
    <w:multiLevelType w:val="hybridMultilevel"/>
    <w:tmpl w:val="E1D8A352"/>
    <w:lvl w:ilvl="0" w:tplc="BBC4FB94">
      <w:numFmt w:val="bullet"/>
      <w:lvlText w:val=""/>
      <w:lvlJc w:val="left"/>
      <w:pPr>
        <w:ind w:left="644" w:hanging="360"/>
      </w:pPr>
      <w:rPr>
        <w:rFonts w:ascii="Symbol" w:eastAsia="Times New Roman" w:hAnsi="Symbol" w:cs="FSMe-Bold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5C"/>
    <w:rsid w:val="0002235C"/>
    <w:rsid w:val="000569EE"/>
    <w:rsid w:val="00090E14"/>
    <w:rsid w:val="000B7ACF"/>
    <w:rsid w:val="000D2E08"/>
    <w:rsid w:val="00116060"/>
    <w:rsid w:val="00135C4D"/>
    <w:rsid w:val="00151A78"/>
    <w:rsid w:val="001A7FB4"/>
    <w:rsid w:val="001B2DA8"/>
    <w:rsid w:val="001C636D"/>
    <w:rsid w:val="00215E5F"/>
    <w:rsid w:val="0029532D"/>
    <w:rsid w:val="002A65CC"/>
    <w:rsid w:val="002A6D39"/>
    <w:rsid w:val="0030575E"/>
    <w:rsid w:val="003417DA"/>
    <w:rsid w:val="00360AA5"/>
    <w:rsid w:val="0037056E"/>
    <w:rsid w:val="003915A2"/>
    <w:rsid w:val="003B2FD8"/>
    <w:rsid w:val="003B6C36"/>
    <w:rsid w:val="00412E21"/>
    <w:rsid w:val="00474EC5"/>
    <w:rsid w:val="004A3855"/>
    <w:rsid w:val="004D6113"/>
    <w:rsid w:val="004E6CE5"/>
    <w:rsid w:val="004F1088"/>
    <w:rsid w:val="004F26B6"/>
    <w:rsid w:val="00521E18"/>
    <w:rsid w:val="00532D57"/>
    <w:rsid w:val="005660E3"/>
    <w:rsid w:val="0059079C"/>
    <w:rsid w:val="005B09DD"/>
    <w:rsid w:val="005E53E8"/>
    <w:rsid w:val="005F303D"/>
    <w:rsid w:val="00606C14"/>
    <w:rsid w:val="00620D39"/>
    <w:rsid w:val="00630F24"/>
    <w:rsid w:val="0065542B"/>
    <w:rsid w:val="006A50B0"/>
    <w:rsid w:val="006C33E3"/>
    <w:rsid w:val="006D4A71"/>
    <w:rsid w:val="006D533D"/>
    <w:rsid w:val="00715517"/>
    <w:rsid w:val="0074413C"/>
    <w:rsid w:val="00764EDB"/>
    <w:rsid w:val="00777E07"/>
    <w:rsid w:val="00796C38"/>
    <w:rsid w:val="007A5A20"/>
    <w:rsid w:val="007B4EF6"/>
    <w:rsid w:val="007C0A6E"/>
    <w:rsid w:val="007F26A8"/>
    <w:rsid w:val="0084369B"/>
    <w:rsid w:val="00892E56"/>
    <w:rsid w:val="00897918"/>
    <w:rsid w:val="008B0577"/>
    <w:rsid w:val="008B1CA3"/>
    <w:rsid w:val="008B2A60"/>
    <w:rsid w:val="008C7981"/>
    <w:rsid w:val="008E5AE9"/>
    <w:rsid w:val="008F1D4B"/>
    <w:rsid w:val="00901F6A"/>
    <w:rsid w:val="00917B16"/>
    <w:rsid w:val="0092290D"/>
    <w:rsid w:val="009414D4"/>
    <w:rsid w:val="0095281D"/>
    <w:rsid w:val="00975122"/>
    <w:rsid w:val="00976428"/>
    <w:rsid w:val="009E3333"/>
    <w:rsid w:val="00A13452"/>
    <w:rsid w:val="00A5646A"/>
    <w:rsid w:val="00A95B7B"/>
    <w:rsid w:val="00AC3090"/>
    <w:rsid w:val="00AE329B"/>
    <w:rsid w:val="00AE5827"/>
    <w:rsid w:val="00B105CD"/>
    <w:rsid w:val="00B146C9"/>
    <w:rsid w:val="00B274AC"/>
    <w:rsid w:val="00B63CCB"/>
    <w:rsid w:val="00BA4ED4"/>
    <w:rsid w:val="00BD5D3E"/>
    <w:rsid w:val="00BF11B0"/>
    <w:rsid w:val="00C324BA"/>
    <w:rsid w:val="00C74EAE"/>
    <w:rsid w:val="00C75364"/>
    <w:rsid w:val="00C863A3"/>
    <w:rsid w:val="00CB0640"/>
    <w:rsid w:val="00CD1CB6"/>
    <w:rsid w:val="00D17B1E"/>
    <w:rsid w:val="00DC189E"/>
    <w:rsid w:val="00DE6BCE"/>
    <w:rsid w:val="00E06A72"/>
    <w:rsid w:val="00E20B46"/>
    <w:rsid w:val="00E33526"/>
    <w:rsid w:val="00E431DB"/>
    <w:rsid w:val="00E9714E"/>
    <w:rsid w:val="00F079C0"/>
    <w:rsid w:val="00F07E5A"/>
    <w:rsid w:val="00F172FF"/>
    <w:rsid w:val="00F35F9F"/>
    <w:rsid w:val="00F542FE"/>
    <w:rsid w:val="00F8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fc0,#f90,#669"/>
    </o:shapedefaults>
    <o:shapelayout v:ext="edit">
      <o:idmap v:ext="edit" data="1"/>
    </o:shapelayout>
  </w:shapeDefaults>
  <w:decimalSymbol w:val=","/>
  <w:listSeparator w:val=";"/>
  <w15:docId w15:val="{8D2F2E7A-2FB2-4566-91A0-F826A392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80" w:line="268" w:lineRule="auto"/>
    </w:pPr>
    <w:rPr>
      <w:color w:val="000000"/>
      <w:kern w:val="28"/>
    </w:rPr>
  </w:style>
  <w:style w:type="paragraph" w:styleId="Nagwek1">
    <w:name w:val="heading 1"/>
    <w:basedOn w:val="Normalny"/>
    <w:next w:val="Normalny"/>
    <w:qFormat/>
    <w:pPr>
      <w:spacing w:after="160" w:line="240" w:lineRule="auto"/>
      <w:jc w:val="center"/>
      <w:outlineLvl w:val="0"/>
    </w:pPr>
    <w:rPr>
      <w:color w:val="auto"/>
      <w:sz w:val="80"/>
      <w:szCs w:val="80"/>
    </w:rPr>
  </w:style>
  <w:style w:type="paragraph" w:styleId="Nagwek2">
    <w:name w:val="heading 2"/>
    <w:next w:val="Normalny"/>
    <w:qFormat/>
    <w:pPr>
      <w:jc w:val="center"/>
      <w:outlineLvl w:val="1"/>
    </w:pPr>
    <w:rPr>
      <w:b/>
      <w:bCs/>
      <w:kern w:val="28"/>
      <w:sz w:val="36"/>
      <w:szCs w:val="36"/>
    </w:rPr>
  </w:style>
  <w:style w:type="paragraph" w:styleId="Nagwek3">
    <w:name w:val="heading 3"/>
    <w:next w:val="Normalny"/>
    <w:qFormat/>
    <w:pPr>
      <w:jc w:val="center"/>
      <w:outlineLvl w:val="2"/>
    </w:pPr>
    <w:rPr>
      <w:b/>
      <w:bCs/>
      <w:kern w:val="2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color w:val="auto"/>
      <w:sz w:val="24"/>
      <w:szCs w:val="24"/>
    </w:rPr>
  </w:style>
  <w:style w:type="paragraph" w:customStyle="1" w:styleId="Adres1">
    <w:name w:val="Adres 1"/>
    <w:basedOn w:val="Normalny"/>
    <w:next w:val="Normalny"/>
    <w:pPr>
      <w:tabs>
        <w:tab w:val="left" w:pos="2340"/>
      </w:tabs>
      <w:spacing w:after="0" w:line="240" w:lineRule="auto"/>
      <w:ind w:left="144"/>
      <w:jc w:val="center"/>
    </w:pPr>
    <w:rPr>
      <w:rFonts w:ascii="Arial" w:hAnsi="Arial" w:cs="Arial"/>
      <w:color w:val="auto"/>
      <w:spacing w:val="20"/>
      <w:kern w:val="0"/>
      <w:sz w:val="16"/>
      <w:szCs w:val="16"/>
      <w:lang w:bidi="pl-PL"/>
    </w:rPr>
  </w:style>
  <w:style w:type="paragraph" w:customStyle="1" w:styleId="Dewiza">
    <w:name w:val="Dewiza"/>
    <w:basedOn w:val="Normalny"/>
    <w:pPr>
      <w:spacing w:after="0"/>
      <w:jc w:val="center"/>
    </w:pPr>
    <w:rPr>
      <w:rFonts w:ascii="Arial" w:hAnsi="Arial" w:cs="Arial"/>
      <w:b/>
      <w:bCs/>
      <w:color w:val="auto"/>
      <w:sz w:val="28"/>
      <w:szCs w:val="28"/>
      <w:lang w:bidi="pl-PL"/>
    </w:rPr>
  </w:style>
  <w:style w:type="paragraph" w:customStyle="1" w:styleId="Adres">
    <w:name w:val="Adres"/>
    <w:basedOn w:val="Normalny"/>
    <w:pPr>
      <w:spacing w:after="0"/>
      <w:jc w:val="center"/>
    </w:pPr>
    <w:rPr>
      <w:rFonts w:ascii="Arial" w:hAnsi="Arial" w:cs="Arial"/>
      <w:color w:val="auto"/>
      <w:sz w:val="16"/>
      <w:szCs w:val="16"/>
      <w:lang w:bidi="pl-PL"/>
    </w:rPr>
  </w:style>
  <w:style w:type="paragraph" w:customStyle="1" w:styleId="Adres2">
    <w:name w:val="Adres 2"/>
    <w:basedOn w:val="Adres"/>
    <w:pPr>
      <w:spacing w:before="160"/>
    </w:pPr>
  </w:style>
  <w:style w:type="paragraph" w:styleId="Tekstdymka">
    <w:name w:val="Balloon Text"/>
    <w:basedOn w:val="Normalny"/>
    <w:link w:val="TekstdymkaZnak"/>
    <w:rsid w:val="00606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06C14"/>
    <w:rPr>
      <w:rFonts w:ascii="Tahoma" w:hAnsi="Tahoma" w:cs="Tahoma"/>
      <w:color w:val="000000"/>
      <w:kern w:val="28"/>
      <w:sz w:val="16"/>
      <w:szCs w:val="16"/>
    </w:rPr>
  </w:style>
  <w:style w:type="character" w:styleId="Hipercze">
    <w:name w:val="Hyperlink"/>
    <w:basedOn w:val="Domylnaczcionkaakapitu"/>
    <w:rsid w:val="00901F6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660E3"/>
    <w:pPr>
      <w:ind w:left="720"/>
      <w:contextualSpacing/>
    </w:pPr>
  </w:style>
  <w:style w:type="paragraph" w:customStyle="1" w:styleId="Default">
    <w:name w:val="Default"/>
    <w:rsid w:val="00CB06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D17B1E"/>
    <w:rPr>
      <w:rFonts w:ascii="FSMe-Identity-H" w:hAnsi="FSMe-Identity-H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ane%20aplikacji\Microsoft\Szablony\Flye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Flyer</Template>
  <TotalTime>149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AMStrojek</dc:creator>
  <cp:lastModifiedBy>Konto Microsoft</cp:lastModifiedBy>
  <cp:revision>23</cp:revision>
  <cp:lastPrinted>2021-09-03T07:23:00Z</cp:lastPrinted>
  <dcterms:created xsi:type="dcterms:W3CDTF">2019-06-26T09:15:00Z</dcterms:created>
  <dcterms:modified xsi:type="dcterms:W3CDTF">2024-09-07T11:57:00Z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TC060874641045</vt:lpwstr>
  </property>
</Properties>
</file>